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A75170" w14:textId="1A2C1E89" w:rsidR="00BE0971" w:rsidRPr="00887F8F" w:rsidRDefault="00BE0971" w:rsidP="00BE0971">
      <w:pPr>
        <w:jc w:val="center"/>
        <w:rPr>
          <w:rFonts w:ascii="Open Sans" w:hAnsi="Open Sans" w:cs="Open Sans"/>
          <w:b/>
          <w:sz w:val="20"/>
        </w:rPr>
      </w:pPr>
      <w:r w:rsidRPr="00887F8F">
        <w:rPr>
          <w:rFonts w:ascii="Open Sans" w:hAnsi="Open Sans" w:cs="Open Sans"/>
          <w:b/>
          <w:sz w:val="20"/>
        </w:rPr>
        <w:t>Wzór informacji dla  nowych nasadzeń drzew realizowanych na terenach administrowanych przez GZ</w:t>
      </w:r>
      <w:r w:rsidR="00887F8F" w:rsidRPr="00887F8F">
        <w:rPr>
          <w:rFonts w:ascii="Open Sans" w:hAnsi="Open Sans" w:cs="Open Sans"/>
          <w:b/>
          <w:sz w:val="20"/>
        </w:rPr>
        <w:t>Z</w:t>
      </w:r>
    </w:p>
    <w:p w14:paraId="28EC0557" w14:textId="6594A0FB" w:rsidR="00BE0971" w:rsidRPr="00887F8F" w:rsidRDefault="00BE0971" w:rsidP="00BE0971">
      <w:pPr>
        <w:jc w:val="both"/>
        <w:rPr>
          <w:rFonts w:ascii="Open Sans" w:hAnsi="Open Sans" w:cs="Open Sans"/>
          <w:sz w:val="20"/>
        </w:rPr>
      </w:pPr>
      <w:r w:rsidRPr="00887F8F">
        <w:rPr>
          <w:rFonts w:ascii="Open Sans" w:hAnsi="Open Sans" w:cs="Open Sans"/>
          <w:sz w:val="20"/>
        </w:rPr>
        <w:tab/>
        <w:t>Na jednym z palików należy zamontować informację (druk czarno-biały, zalaminowany – papier min. 120 g) o gatunku drzewa, terminie posadzenia drzewa i Wykona</w:t>
      </w:r>
      <w:bookmarkStart w:id="0" w:name="_GoBack"/>
      <w:bookmarkEnd w:id="0"/>
      <w:r w:rsidRPr="00887F8F">
        <w:rPr>
          <w:rFonts w:ascii="Open Sans" w:hAnsi="Open Sans" w:cs="Open Sans"/>
          <w:sz w:val="20"/>
        </w:rPr>
        <w:t xml:space="preserve">wcy odpowiedzialnego za pielęgnację drzew (jeśli dotyczy) wraz z logo GZZ. </w:t>
      </w:r>
    </w:p>
    <w:p w14:paraId="0195914F" w14:textId="11F09D8B" w:rsidR="00BE0971" w:rsidRPr="00887F8F" w:rsidRDefault="00BE0971" w:rsidP="00BE0971">
      <w:pPr>
        <w:jc w:val="both"/>
        <w:rPr>
          <w:rFonts w:ascii="Open Sans" w:hAnsi="Open Sans" w:cs="Open Sans"/>
          <w:sz w:val="20"/>
        </w:rPr>
      </w:pPr>
      <w:r w:rsidRPr="00887F8F">
        <w:rPr>
          <w:rFonts w:ascii="Open Sans" w:hAnsi="Open Sans" w:cs="Open Sans"/>
          <w:sz w:val="20"/>
        </w:rPr>
        <w:tab/>
        <w:t xml:space="preserve">Informację należy zamocować na stałe poprzez przybicie  zszywkami do drewna, przykręcenie/przewiercenie nad/pod taśmami stabilizującymi na jednym z palików ok. 20 cm poniżej górnego palika poprzecznego (1 informacja na 1 drzewo). </w:t>
      </w:r>
    </w:p>
    <w:p w14:paraId="56D8A799" w14:textId="56D31D91" w:rsidR="00887F8F" w:rsidRPr="00734C3A" w:rsidRDefault="00887F8F" w:rsidP="00BE0971">
      <w:pPr>
        <w:jc w:val="both"/>
        <w:rPr>
          <w:rFonts w:ascii="Open Sans" w:hAnsi="Open Sans" w:cs="Open Sans"/>
          <w:sz w:val="18"/>
        </w:rPr>
      </w:pPr>
      <w:r>
        <w:rPr>
          <w:rFonts w:ascii="Open Sans" w:hAnsi="Open Sans" w:cs="Open Sans"/>
          <w:noProof/>
          <w:sz w:val="18"/>
        </w:rPr>
        <w:drawing>
          <wp:inline distT="0" distB="0" distL="0" distR="0" wp14:anchorId="6ED4EA6B" wp14:editId="1E5EED36">
            <wp:extent cx="1395413" cy="2790825"/>
            <wp:effectExtent l="19050" t="19050" r="14605" b="9525"/>
            <wp:docPr id="36" name="Obraz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0576" cy="2821152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>
        <w:rPr>
          <w:rFonts w:ascii="Open Sans" w:hAnsi="Open Sans" w:cs="Open Sans"/>
          <w:noProof/>
          <w:sz w:val="18"/>
        </w:rPr>
        <w:drawing>
          <wp:inline distT="0" distB="0" distL="0" distR="0" wp14:anchorId="15BE9DCE" wp14:editId="1F34C350">
            <wp:extent cx="1395413" cy="2790825"/>
            <wp:effectExtent l="19050" t="19050" r="14605" b="9525"/>
            <wp:docPr id="37" name="Obraz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1007" cy="2822012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  <w:r>
        <w:rPr>
          <w:rFonts w:ascii="Open Sans" w:hAnsi="Open Sans" w:cs="Open Sans"/>
          <w:noProof/>
          <w:sz w:val="18"/>
        </w:rPr>
        <w:drawing>
          <wp:inline distT="0" distB="0" distL="0" distR="0" wp14:anchorId="0DB8905E" wp14:editId="5DC20CB4">
            <wp:extent cx="1663446" cy="2946400"/>
            <wp:effectExtent l="0" t="0" r="0" b="6350"/>
            <wp:docPr id="39" name="Obraz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3072" b="7809"/>
                    <a:stretch/>
                  </pic:blipFill>
                  <pic:spPr bwMode="auto">
                    <a:xfrm>
                      <a:off x="0" y="0"/>
                      <a:ext cx="1663446" cy="294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939EEFC" w14:textId="77777777" w:rsidR="00887F8F" w:rsidRPr="00887F8F" w:rsidRDefault="00887F8F" w:rsidP="00887F8F">
      <w:pPr>
        <w:ind w:left="1134" w:hanging="1134"/>
        <w:rPr>
          <w:rFonts w:ascii="Open Sans" w:hAnsi="Open Sans" w:cs="Open Sans"/>
          <w:sz w:val="20"/>
        </w:rPr>
      </w:pPr>
      <w:r w:rsidRPr="00887F8F">
        <w:rPr>
          <w:rFonts w:ascii="Open Sans" w:hAnsi="Open Sans" w:cs="Open Sans"/>
          <w:sz w:val="20"/>
        </w:rPr>
        <w:t>Zdjęcie poglądowe:</w:t>
      </w:r>
    </w:p>
    <w:p w14:paraId="4D31A995" w14:textId="232F2728" w:rsidR="00E211D0" w:rsidRPr="00A83255" w:rsidRDefault="00887F8F" w:rsidP="00887F8F">
      <w:pPr>
        <w:spacing w:after="0"/>
        <w:jc w:val="center"/>
        <w:rPr>
          <w:rFonts w:ascii="Open Sans" w:hAnsi="Open Sans" w:cs="Open Sans"/>
          <w:sz w:val="24"/>
          <w:szCs w:val="24"/>
        </w:rPr>
      </w:pPr>
      <w:r>
        <w:rPr>
          <w:noProof/>
          <w:lang w:eastAsia="pl-PL"/>
        </w:rPr>
        <w:drawing>
          <wp:inline distT="0" distB="0" distL="0" distR="0" wp14:anchorId="62FDEE2A" wp14:editId="647FD966">
            <wp:extent cx="2343150" cy="1560121"/>
            <wp:effectExtent l="0" t="0" r="0" b="2540"/>
            <wp:docPr id="3" name="Obraz 3" descr="Zdjęcie numer 5 w galerii - Z parku Żeromskiego na Żoliborzu wytną 41 klonów srebrzystyc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2" descr="Zdjęcie numer 5 w galerii - Z parku Żeromskiego na Żoliborzu wytną 41 klonów srebrzystych"/>
                    <pic:cNvPicPr>
                      <a:picLocks noChangeAspect="1" noChangeArrowheads="1"/>
                    </pic:cNvPicPr>
                  </pic:nvPicPr>
                  <pic:blipFill>
                    <a:blip r:embed="rId12" r:link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75451" cy="15816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5AE70" w14:textId="77777777" w:rsidR="00887F8F" w:rsidRPr="00DA262A" w:rsidRDefault="00887F8F" w:rsidP="00887F8F">
      <w:pPr>
        <w:ind w:left="1134" w:hanging="1134"/>
        <w:rPr>
          <w:rFonts w:ascii="Open Sans" w:hAnsi="Open Sans" w:cs="Open Sans"/>
          <w:sz w:val="14"/>
        </w:rPr>
      </w:pPr>
      <w:r w:rsidRPr="00DA262A">
        <w:rPr>
          <w:rFonts w:ascii="Open Sans" w:hAnsi="Open Sans" w:cs="Open Sans"/>
          <w:sz w:val="14"/>
        </w:rPr>
        <w:t xml:space="preserve">Źródło: </w:t>
      </w:r>
      <w:r w:rsidRPr="00DA262A">
        <w:rPr>
          <w:rFonts w:ascii="Open Sans" w:hAnsi="Open Sans" w:cs="Open Sans"/>
          <w:i/>
          <w:sz w:val="14"/>
        </w:rPr>
        <w:t>http://warszawa.wyborcza.pl/warszawa/7,54420,23054939,z-parku-zeromskiego-na-zoliborzu-wytna-41-klonow-srebrzystych.html</w:t>
      </w:r>
    </w:p>
    <w:p w14:paraId="054386FC" w14:textId="77777777" w:rsidR="00E211D0" w:rsidRPr="00A83255" w:rsidRDefault="00887F8F" w:rsidP="00A83255">
      <w:pPr>
        <w:spacing w:after="0"/>
        <w:rPr>
          <w:rFonts w:ascii="Open Sans" w:hAnsi="Open Sans" w:cs="Open Sans"/>
          <w:sz w:val="24"/>
          <w:szCs w:val="24"/>
        </w:rPr>
      </w:pPr>
    </w:p>
    <w:sectPr w:rsidR="00E211D0" w:rsidRPr="00A83255" w:rsidSect="00887F8F">
      <w:headerReference w:type="default" r:id="rId14"/>
      <w:footerReference w:type="default" r:id="rId15"/>
      <w:pgSz w:w="11906" w:h="16838"/>
      <w:pgMar w:top="2070" w:right="1417" w:bottom="1417" w:left="142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05E2B0" w14:textId="77777777" w:rsidR="00A508C0" w:rsidRDefault="00A508C0">
      <w:pPr>
        <w:spacing w:after="0" w:line="240" w:lineRule="auto"/>
      </w:pPr>
      <w:r>
        <w:separator/>
      </w:r>
    </w:p>
  </w:endnote>
  <w:endnote w:type="continuationSeparator" w:id="0">
    <w:p w14:paraId="04033CE3" w14:textId="77777777" w:rsidR="00A508C0" w:rsidRDefault="00A508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en Sans">
    <w:panose1 w:val="020B0606030504020204"/>
    <w:charset w:val="EE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C46838" w14:textId="77777777" w:rsidR="00923539" w:rsidRDefault="00923539" w:rsidP="00B01088">
    <w:pPr>
      <w:spacing w:after="0" w:line="360" w:lineRule="auto"/>
      <w:ind w:left="-142"/>
      <w:rPr>
        <w:rFonts w:ascii="Open Sans" w:hAnsi="Open Sans" w:cs="Open Sans"/>
        <w:b/>
        <w:bCs/>
        <w:color w:val="575756"/>
        <w:sz w:val="14"/>
        <w:szCs w:val="14"/>
      </w:rPr>
    </w:pPr>
    <w:r w:rsidRPr="00923539">
      <w:rPr>
        <w:rFonts w:ascii="Open Sans" w:hAnsi="Open Sans" w:cs="Open Sans"/>
        <w:b/>
        <w:bCs/>
        <w:noProof/>
        <w:color w:val="575756"/>
        <w:sz w:val="14"/>
        <w:szCs w:val="14"/>
      </w:rPr>
      <w:drawing>
        <wp:inline distT="0" distB="0" distL="0" distR="0" wp14:anchorId="1CCD5817" wp14:editId="0CB927A6">
          <wp:extent cx="5969682" cy="127000"/>
          <wp:effectExtent l="0" t="0" r="0" b="6350"/>
          <wp:docPr id="47" name="Obraz 4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725168" cy="16434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1BDF08BC" w14:textId="77777777" w:rsidR="008842D5" w:rsidRPr="00A83255" w:rsidRDefault="00365B3F" w:rsidP="00B01088">
    <w:pPr>
      <w:spacing w:after="0" w:line="360" w:lineRule="auto"/>
      <w:ind w:left="-56"/>
      <w:rPr>
        <w:rFonts w:ascii="Open Sans" w:hAnsi="Open Sans" w:cs="Open Sans"/>
        <w:sz w:val="20"/>
        <w:szCs w:val="20"/>
      </w:rPr>
    </w:pPr>
    <w:r w:rsidRPr="00A83255">
      <w:rPr>
        <w:rFonts w:ascii="Open Sans" w:hAnsi="Open Sans" w:cs="Open Sans"/>
        <w:b/>
        <w:bCs/>
        <w:color w:val="575756"/>
        <w:sz w:val="14"/>
        <w:szCs w:val="14"/>
      </w:rPr>
      <w:t>Gdański Zarząd Zieleni</w:t>
    </w:r>
    <w:r w:rsidRPr="00A83255">
      <w:rPr>
        <w:rFonts w:ascii="Open Sans" w:hAnsi="Open Sans" w:cs="Open Sans"/>
        <w:color w:val="575756"/>
        <w:sz w:val="14"/>
        <w:szCs w:val="14"/>
      </w:rPr>
      <w:t xml:space="preserve"> | </w:t>
    </w:r>
    <w:r w:rsidR="00923539">
      <w:rPr>
        <w:rFonts w:ascii="Open Sans" w:hAnsi="Open Sans" w:cs="Open Sans"/>
        <w:color w:val="575756"/>
        <w:sz w:val="14"/>
        <w:szCs w:val="14"/>
      </w:rPr>
      <w:t>Al. Grunwaldzka 103A</w:t>
    </w:r>
    <w:r w:rsidRPr="00A83255">
      <w:rPr>
        <w:rFonts w:ascii="Open Sans" w:hAnsi="Open Sans" w:cs="Open Sans"/>
        <w:color w:val="575756"/>
        <w:sz w:val="14"/>
        <w:szCs w:val="14"/>
      </w:rPr>
      <w:t xml:space="preserve"> | 80-2</w:t>
    </w:r>
    <w:r w:rsidR="00923539">
      <w:rPr>
        <w:rFonts w:ascii="Open Sans" w:hAnsi="Open Sans" w:cs="Open Sans"/>
        <w:color w:val="575756"/>
        <w:sz w:val="14"/>
        <w:szCs w:val="14"/>
      </w:rPr>
      <w:t>4</w:t>
    </w:r>
    <w:r w:rsidRPr="00A83255">
      <w:rPr>
        <w:rFonts w:ascii="Open Sans" w:hAnsi="Open Sans" w:cs="Open Sans"/>
        <w:color w:val="575756"/>
        <w:sz w:val="14"/>
        <w:szCs w:val="14"/>
      </w:rPr>
      <w:t>4 Gdańsk</w:t>
    </w:r>
  </w:p>
  <w:p w14:paraId="565EC659" w14:textId="77777777" w:rsidR="008842D5" w:rsidRPr="00A83255" w:rsidRDefault="00365B3F" w:rsidP="00B01088">
    <w:pPr>
      <w:spacing w:after="0" w:line="360" w:lineRule="auto"/>
      <w:ind w:left="-56"/>
      <w:rPr>
        <w:rFonts w:ascii="Open Sans" w:hAnsi="Open Sans" w:cs="Open Sans"/>
      </w:rPr>
    </w:pPr>
    <w:r w:rsidRPr="00A83255">
      <w:rPr>
        <w:rFonts w:ascii="Open Sans" w:hAnsi="Open Sans" w:cs="Open Sans"/>
        <w:color w:val="575756"/>
        <w:sz w:val="14"/>
        <w:szCs w:val="14"/>
      </w:rPr>
      <w:t xml:space="preserve">tel. </w:t>
    </w:r>
    <w:r w:rsidR="00923539" w:rsidRPr="00923539">
      <w:rPr>
        <w:rFonts w:ascii="Open Sans" w:hAnsi="Open Sans" w:cs="Open Sans"/>
        <w:color w:val="575756"/>
        <w:sz w:val="14"/>
        <w:szCs w:val="14"/>
      </w:rPr>
      <w:t>BOK  516 378 010</w:t>
    </w:r>
    <w:r w:rsidRPr="00A83255">
      <w:rPr>
        <w:rFonts w:ascii="Open Sans" w:hAnsi="Open Sans" w:cs="Open Sans"/>
        <w:color w:val="575756"/>
        <w:sz w:val="14"/>
        <w:szCs w:val="14"/>
      </w:rPr>
      <w:t>| gzz@gdansk.gda.pl | www.gzz.gda.pl</w:t>
    </w:r>
  </w:p>
  <w:p w14:paraId="0CEC2B10" w14:textId="77777777" w:rsidR="008842D5" w:rsidRPr="00A83255" w:rsidRDefault="00887F8F">
    <w:pPr>
      <w:pStyle w:val="Stopka"/>
      <w:rPr>
        <w:rFonts w:ascii="Open Sans" w:hAnsi="Open Sans" w:cs="Open Sans"/>
      </w:rPr>
    </w:pPr>
  </w:p>
  <w:p w14:paraId="5B3CB969" w14:textId="77777777" w:rsidR="008842D5" w:rsidRPr="00A83255" w:rsidRDefault="00887F8F">
    <w:pPr>
      <w:pStyle w:val="Stopka"/>
      <w:rPr>
        <w:rFonts w:ascii="Open Sans" w:hAnsi="Open Sans" w:cs="Open San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31A7821" w14:textId="77777777" w:rsidR="00A508C0" w:rsidRDefault="00A508C0">
      <w:pPr>
        <w:spacing w:after="0" w:line="240" w:lineRule="auto"/>
      </w:pPr>
      <w:r>
        <w:separator/>
      </w:r>
    </w:p>
  </w:footnote>
  <w:footnote w:type="continuationSeparator" w:id="0">
    <w:p w14:paraId="24B8A9A0" w14:textId="77777777" w:rsidR="00A508C0" w:rsidRDefault="00A508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946444" w14:textId="40C0D0C7" w:rsidR="00BE0971" w:rsidRPr="00BE0971" w:rsidRDefault="00BE0971" w:rsidP="00BE0971">
    <w:pPr>
      <w:pStyle w:val="Nagwek"/>
    </w:pPr>
    <w:r w:rsidRPr="00DC17D7">
      <w:rPr>
        <w:noProof/>
        <w:sz w:val="20"/>
        <w:lang w:eastAsia="pl-PL"/>
      </w:rPr>
      <w:drawing>
        <wp:inline distT="0" distB="0" distL="0" distR="0" wp14:anchorId="40164ABE" wp14:editId="323E3CCE">
          <wp:extent cx="2510935" cy="828675"/>
          <wp:effectExtent l="0" t="0" r="3810" b="0"/>
          <wp:docPr id="46" name="Obraz 4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518959" cy="83132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08C0"/>
    <w:rsid w:val="00365B3F"/>
    <w:rsid w:val="00404543"/>
    <w:rsid w:val="008647C0"/>
    <w:rsid w:val="00887F8F"/>
    <w:rsid w:val="00923539"/>
    <w:rsid w:val="00A508C0"/>
    <w:rsid w:val="00B01088"/>
    <w:rsid w:val="00BA295B"/>
    <w:rsid w:val="00BE0971"/>
    <w:rsid w:val="00D577C8"/>
    <w:rsid w:val="00DC17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72669CA"/>
  <w15:docId w15:val="{613215B1-5AF0-44A5-89EC-6EBB0B6710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BE0971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semiHidden/>
    <w:rsid w:val="00B60D00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TekstdymkaZnak">
    <w:name w:val="Tekst dymka Znak"/>
    <w:link w:val="Tekstdymka"/>
    <w:semiHidden/>
    <w:locked/>
    <w:rsid w:val="00B60D00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rsid w:val="00B60D00"/>
    <w:pPr>
      <w:tabs>
        <w:tab w:val="center" w:pos="4536"/>
        <w:tab w:val="right" w:pos="9072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NagwekZnak">
    <w:name w:val="Nagłówek Znak"/>
    <w:link w:val="Nagwek"/>
    <w:locked/>
    <w:rsid w:val="00B60D00"/>
    <w:rPr>
      <w:rFonts w:cs="Times New Roman"/>
    </w:rPr>
  </w:style>
  <w:style w:type="paragraph" w:styleId="Stopka">
    <w:name w:val="footer"/>
    <w:basedOn w:val="Normalny"/>
    <w:link w:val="StopkaZnak"/>
    <w:rsid w:val="00B60D00"/>
    <w:pPr>
      <w:tabs>
        <w:tab w:val="center" w:pos="4536"/>
        <w:tab w:val="right" w:pos="9072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StopkaZnak">
    <w:name w:val="Stopka Znak"/>
    <w:link w:val="Stopka"/>
    <w:locked/>
    <w:rsid w:val="00B60D00"/>
    <w:rPr>
      <w:rFonts w:cs="Times New Roman"/>
    </w:rPr>
  </w:style>
  <w:style w:type="character" w:customStyle="1" w:styleId="ZnakZnak1">
    <w:name w:val="Znak Znak1"/>
    <w:locked/>
    <w:rsid w:val="00406F05"/>
    <w:rPr>
      <w:rFonts w:cs="Times New Roman"/>
    </w:rPr>
  </w:style>
  <w:style w:type="character" w:styleId="Hipercze">
    <w:name w:val="Hyperlink"/>
    <w:basedOn w:val="Domylnaczcionkaakapitu"/>
    <w:rsid w:val="00E211D0"/>
    <w:rPr>
      <w:color w:val="0000FF" w:themeColor="hyperlink"/>
      <w:u w:val="single"/>
    </w:rPr>
  </w:style>
  <w:style w:type="paragraph" w:styleId="Tekstpodstawowy">
    <w:name w:val="Body Text"/>
    <w:basedOn w:val="Normalny"/>
    <w:link w:val="TekstpodstawowyZnak"/>
    <w:rsid w:val="00E211D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E211D0"/>
    <w:rPr>
      <w:rFonts w:ascii="Times New Roman" w:eastAsia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cid:image004.jpg@01D453E3.6AEDADB0" TargetMode="Externa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image" Target="media/image4.jpe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footer" Target="footer1.xml"/><Relationship Id="rId10" Type="http://schemas.openxmlformats.org/officeDocument/2006/relationships/image" Target="media/image2.jpeg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rochowski.k\Gda&#324;skie%20Centrum%20Informatyczne\GZDiZ-PP%20-%20Dokumenty\General\_%20ZADANIA_DZIA&#321;U\2026\Tabliczki%20na%20ma&#322;&#261;%20architektur&#281;\GZZ%20papier%20firmowy_19.12.2025.dotx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4b86557-b6b9-4d61-aca3-5956646c4a8e">
      <Terms xmlns="http://schemas.microsoft.com/office/infopath/2007/PartnerControls"/>
    </lcf76f155ced4ddcb4097134ff3c332f>
    <TaxCatchAll xmlns="b354825f-0999-49da-9ce1-353349aabe1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7976D5E34AB774A9BED488E54F28EDF" ma:contentTypeVersion="35" ma:contentTypeDescription="Utwórz nowy dokument." ma:contentTypeScope="" ma:versionID="5da52a8e850a275f7e8094cfe7750d87">
  <xsd:schema xmlns:xsd="http://www.w3.org/2001/XMLSchema" xmlns:xs="http://www.w3.org/2001/XMLSchema" xmlns:p="http://schemas.microsoft.com/office/2006/metadata/properties" xmlns:ns2="f4b86557-b6b9-4d61-aca3-5956646c4a8e" xmlns:ns3="b354825f-0999-49da-9ce1-353349aabe11" targetNamespace="http://schemas.microsoft.com/office/2006/metadata/properties" ma:root="true" ma:fieldsID="285d7a4f6188c3facdd87a68d97e9fce" ns2:_="" ns3:_="">
    <xsd:import namespace="f4b86557-b6b9-4d61-aca3-5956646c4a8e"/>
    <xsd:import namespace="b354825f-0999-49da-9ce1-353349aabe1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4b86557-b6b9-4d61-aca3-5956646c4a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e492ed91-a7b0-4703-9148-d0f7067db25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54825f-0999-49da-9ce1-353349aabe11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b67600c-858d-4270-899f-439a6d480766}" ma:internalName="TaxCatchAll" ma:showField="CatchAllData" ma:web="b354825f-0999-49da-9ce1-353349aabe1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19DF232-1760-44B8-AA10-F158D28DF427}">
  <ds:schemaRefs>
    <ds:schemaRef ds:uri="http://schemas.microsoft.com/office/2006/metadata/properties"/>
    <ds:schemaRef ds:uri="http://schemas.microsoft.com/office/2006/documentManagement/types"/>
    <ds:schemaRef ds:uri="f4b86557-b6b9-4d61-aca3-5956646c4a8e"/>
    <ds:schemaRef ds:uri="http://purl.org/dc/terms/"/>
    <ds:schemaRef ds:uri="http://purl.org/dc/dcmitype/"/>
    <ds:schemaRef ds:uri="http://purl.org/dc/elements/1.1/"/>
    <ds:schemaRef ds:uri="http://schemas.openxmlformats.org/package/2006/metadata/core-properties"/>
    <ds:schemaRef ds:uri="http://schemas.microsoft.com/office/infopath/2007/PartnerControls"/>
    <ds:schemaRef ds:uri="b354825f-0999-49da-9ce1-353349aabe11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A185F4A3-2A50-494D-BCFE-7FBDC6861C6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B09A5C7-5A1C-4BC1-ADFF-9622972057F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4b86557-b6b9-4d61-aca3-5956646c4a8e"/>
    <ds:schemaRef ds:uri="b354825f-0999-49da-9ce1-353349aabe1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GZZ papier firmowy_19.12.2025</Template>
  <TotalTime>38</TotalTime>
  <Pages>1</Pages>
  <Words>78</Words>
  <Characters>638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Gdańsk, dnia ………………………………</vt:lpstr>
    </vt:vector>
  </TitlesOfParts>
  <Company>Microsoft</Company>
  <LinksUpToDate>false</LinksUpToDate>
  <CharactersWithSpaces>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Gdańsk, dnia ………………………………</dc:title>
  <dc:creator>Grochowski Kamil</dc:creator>
  <cp:lastModifiedBy>Grochowski Kamil</cp:lastModifiedBy>
  <cp:revision>2</cp:revision>
  <cp:lastPrinted>2019-02-26T08:58:00Z</cp:lastPrinted>
  <dcterms:created xsi:type="dcterms:W3CDTF">2026-02-05T12:43:00Z</dcterms:created>
  <dcterms:modified xsi:type="dcterms:W3CDTF">2026-02-05T13:23:00Z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0x010100D7976D5E34AB774A9BED488E54F28EDF</vt:lpwstr>
  </property>
  <property fmtid="{D5CDD505-2E9C-101B-9397-08002B2CF9AE}" pid="3" name="MediaServiceImageTags">
    <vt:lpwstr/>
  </property>
</Properties>
</file>